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FE28E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BROWN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6535C64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Priest.</w:t>
      </w:r>
    </w:p>
    <w:p w14:paraId="570C5D5D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66AE5A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B65F2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Autumn1417</w:t>
      </w:r>
      <w:r>
        <w:rPr>
          <w:rFonts w:ascii="Times New Roman" w:hAnsi="Times New Roman" w:cs="Times New Roman"/>
          <w:sz w:val="24"/>
          <w:szCs w:val="24"/>
        </w:rPr>
        <w:tab/>
        <w:t>He and Richard Wyche, priest(q.v.), were arrested in Hampshire whilst in</w:t>
      </w:r>
    </w:p>
    <w:p w14:paraId="57C2D80B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possession of money belonging to Sir John Oldcastle(q.v.).</w:t>
      </w:r>
    </w:p>
    <w:p w14:paraId="68E703BF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0187A9DB" w14:textId="77777777" w:rsidR="00BB2C58" w:rsidRDefault="00BB2C58" w:rsidP="00BB2C5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4C8BE683" w14:textId="77777777" w:rsidR="00BB2C58" w:rsidRDefault="00BB2C58" w:rsidP="00BB2C5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</w:t>
      </w:r>
    </w:p>
    <w:p w14:paraId="2E171306" w14:textId="77777777" w:rsidR="00BB2C58" w:rsidRDefault="00BB2C58" w:rsidP="00BB2C5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pp.349-50)</w:t>
      </w:r>
    </w:p>
    <w:p w14:paraId="46418D8B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DFE875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5BDFA" w14:textId="77777777" w:rsidR="00BB2C58" w:rsidRDefault="00BB2C58" w:rsidP="00BB2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2022</w:t>
      </w:r>
    </w:p>
    <w:p w14:paraId="100D99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EA84" w14:textId="77777777" w:rsidR="00BB2C58" w:rsidRDefault="00BB2C58" w:rsidP="009139A6">
      <w:r>
        <w:separator/>
      </w:r>
    </w:p>
  </w:endnote>
  <w:endnote w:type="continuationSeparator" w:id="0">
    <w:p w14:paraId="5AB4BDEE" w14:textId="77777777" w:rsidR="00BB2C58" w:rsidRDefault="00BB2C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6D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72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ECE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EEECC" w14:textId="77777777" w:rsidR="00BB2C58" w:rsidRDefault="00BB2C58" w:rsidP="009139A6">
      <w:r>
        <w:separator/>
      </w:r>
    </w:p>
  </w:footnote>
  <w:footnote w:type="continuationSeparator" w:id="0">
    <w:p w14:paraId="7FDBD5FA" w14:textId="77777777" w:rsidR="00BB2C58" w:rsidRDefault="00BB2C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75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3C6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89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2C5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2CC8"/>
  <w15:chartTrackingRefBased/>
  <w15:docId w15:val="{D6ACF642-763B-48AE-A659-4187FFBE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2022-01-18T16:46:00Z</dcterms:created>
  <dcterms:modified xsi:type="dcterms:W3CDTF">2022-01-18T16:46:00Z</dcterms:modified>
</cp:coreProperties>
</file>